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34396" w14:textId="77777777" w:rsidR="00622D3B" w:rsidRDefault="00622D3B" w:rsidP="00622D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WYMOND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02F48FB0" w14:textId="77777777" w:rsidR="00622D3B" w:rsidRDefault="00622D3B" w:rsidP="00622D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Smith.</w:t>
      </w:r>
    </w:p>
    <w:p w14:paraId="7B38FD45" w14:textId="77777777" w:rsidR="00622D3B" w:rsidRDefault="00622D3B" w:rsidP="00622D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5931F5" w14:textId="77777777" w:rsidR="00622D3B" w:rsidRDefault="00622D3B" w:rsidP="00622D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Dec.1431</w:t>
      </w:r>
      <w:r>
        <w:rPr>
          <w:rFonts w:ascii="Times New Roman" w:hAnsi="Times New Roman" w:cs="Times New Roman"/>
          <w:sz w:val="24"/>
          <w:szCs w:val="24"/>
        </w:rPr>
        <w:tab/>
        <w:t xml:space="preserve">Christina </w:t>
      </w:r>
      <w:proofErr w:type="spellStart"/>
      <w:r>
        <w:rPr>
          <w:rFonts w:ascii="Times New Roman" w:hAnsi="Times New Roman" w:cs="Times New Roman"/>
          <w:sz w:val="24"/>
          <w:szCs w:val="24"/>
        </w:rPr>
        <w:t>Selwode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Rickmansworth, Hertfordshire(q.v.), made him a joint</w:t>
      </w:r>
    </w:p>
    <w:p w14:paraId="7CDE7884" w14:textId="77777777" w:rsidR="00622D3B" w:rsidRDefault="00622D3B" w:rsidP="00622D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executor of her Will.</w:t>
      </w:r>
    </w:p>
    <w:p w14:paraId="7DC24B19" w14:textId="77777777" w:rsidR="00622D3B" w:rsidRDefault="00622D3B" w:rsidP="00622D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21C7F4B2" w14:textId="77777777" w:rsidR="00622D3B" w:rsidRDefault="00622D3B" w:rsidP="00622D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0318D3" w14:textId="77777777" w:rsidR="00622D3B" w:rsidRDefault="00622D3B" w:rsidP="00622D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DC070F" w14:textId="77777777" w:rsidR="00622D3B" w:rsidRDefault="00622D3B" w:rsidP="00622D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2022</w:t>
      </w:r>
    </w:p>
    <w:p w14:paraId="132BDAE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A3568" w14:textId="77777777" w:rsidR="00622D3B" w:rsidRDefault="00622D3B" w:rsidP="009139A6">
      <w:r>
        <w:separator/>
      </w:r>
    </w:p>
  </w:endnote>
  <w:endnote w:type="continuationSeparator" w:id="0">
    <w:p w14:paraId="63C5E8A2" w14:textId="77777777" w:rsidR="00622D3B" w:rsidRDefault="00622D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325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3E4A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A8C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A7B56" w14:textId="77777777" w:rsidR="00622D3B" w:rsidRDefault="00622D3B" w:rsidP="009139A6">
      <w:r>
        <w:separator/>
      </w:r>
    </w:p>
  </w:footnote>
  <w:footnote w:type="continuationSeparator" w:id="0">
    <w:p w14:paraId="083278AE" w14:textId="77777777" w:rsidR="00622D3B" w:rsidRDefault="00622D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023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86C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AF9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3B"/>
    <w:rsid w:val="000666E0"/>
    <w:rsid w:val="002510B7"/>
    <w:rsid w:val="005C130B"/>
    <w:rsid w:val="00622D3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014BA"/>
  <w15:chartTrackingRefBased/>
  <w15:docId w15:val="{F18B0891-3A11-4DCB-8D73-D78804F7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2022-03-29T09:18:00Z</dcterms:created>
  <dcterms:modified xsi:type="dcterms:W3CDTF">2022-03-29T09:19:00Z</dcterms:modified>
</cp:coreProperties>
</file>